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D9B0A" w14:textId="77777777" w:rsidR="00901CB6" w:rsidRDefault="00901CB6" w:rsidP="00901C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WARLESTON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2F3194D8" w14:textId="77777777" w:rsidR="00901CB6" w:rsidRDefault="00901CB6" w:rsidP="00901C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1C27DD84" w14:textId="77777777" w:rsidR="00901CB6" w:rsidRDefault="00901CB6" w:rsidP="00901CB6">
      <w:pPr>
        <w:pStyle w:val="NoSpacing"/>
        <w:rPr>
          <w:rFonts w:cs="Times New Roman"/>
          <w:szCs w:val="24"/>
        </w:rPr>
      </w:pPr>
    </w:p>
    <w:p w14:paraId="4069C986" w14:textId="77777777" w:rsidR="00901CB6" w:rsidRDefault="00901CB6" w:rsidP="00901CB6">
      <w:pPr>
        <w:pStyle w:val="NoSpacing"/>
        <w:rPr>
          <w:rFonts w:cs="Times New Roman"/>
          <w:szCs w:val="24"/>
        </w:rPr>
      </w:pPr>
    </w:p>
    <w:p w14:paraId="3564F8D7" w14:textId="77777777" w:rsidR="00901CB6" w:rsidRDefault="00901CB6" w:rsidP="00901C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Horell</w:t>
      </w:r>
      <w:proofErr w:type="spellEnd"/>
      <w:r>
        <w:rPr>
          <w:rFonts w:cs="Times New Roman"/>
          <w:szCs w:val="24"/>
        </w:rPr>
        <w:t xml:space="preserve"> of Great </w:t>
      </w:r>
      <w:proofErr w:type="spellStart"/>
      <w:r>
        <w:rPr>
          <w:rFonts w:cs="Times New Roman"/>
          <w:szCs w:val="24"/>
        </w:rPr>
        <w:t>Stampford</w:t>
      </w:r>
      <w:proofErr w:type="spellEnd"/>
      <w:r>
        <w:rPr>
          <w:rFonts w:cs="Times New Roman"/>
          <w:szCs w:val="24"/>
        </w:rPr>
        <w:t>, Essex(q.v.),</w:t>
      </w:r>
    </w:p>
    <w:p w14:paraId="7DAB1DCD" w14:textId="77777777" w:rsidR="00901CB6" w:rsidRDefault="00901CB6" w:rsidP="00901C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28A34F8A" w14:textId="77777777" w:rsidR="00901CB6" w:rsidRDefault="00901CB6" w:rsidP="00901C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935A9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1C2F2399" w14:textId="77777777" w:rsidR="00901CB6" w:rsidRDefault="00901CB6" w:rsidP="00901CB6">
      <w:pPr>
        <w:pStyle w:val="NoSpacing"/>
        <w:rPr>
          <w:rFonts w:cs="Times New Roman"/>
          <w:szCs w:val="24"/>
        </w:rPr>
      </w:pPr>
    </w:p>
    <w:p w14:paraId="57755C7A" w14:textId="77777777" w:rsidR="00901CB6" w:rsidRDefault="00901CB6" w:rsidP="00901CB6">
      <w:pPr>
        <w:pStyle w:val="NoSpacing"/>
        <w:rPr>
          <w:rFonts w:cs="Times New Roman"/>
          <w:szCs w:val="24"/>
        </w:rPr>
      </w:pPr>
    </w:p>
    <w:p w14:paraId="4C69A17E" w14:textId="77777777" w:rsidR="00901CB6" w:rsidRDefault="00901CB6" w:rsidP="00901C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March 2023</w:t>
      </w:r>
    </w:p>
    <w:p w14:paraId="3E585C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DE6F5" w14:textId="77777777" w:rsidR="00901CB6" w:rsidRDefault="00901CB6" w:rsidP="009139A6">
      <w:r>
        <w:separator/>
      </w:r>
    </w:p>
  </w:endnote>
  <w:endnote w:type="continuationSeparator" w:id="0">
    <w:p w14:paraId="23BBFB3E" w14:textId="77777777" w:rsidR="00901CB6" w:rsidRDefault="00901C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9C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E67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56A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01274" w14:textId="77777777" w:rsidR="00901CB6" w:rsidRDefault="00901CB6" w:rsidP="009139A6">
      <w:r>
        <w:separator/>
      </w:r>
    </w:p>
  </w:footnote>
  <w:footnote w:type="continuationSeparator" w:id="0">
    <w:p w14:paraId="4A928694" w14:textId="77777777" w:rsidR="00901CB6" w:rsidRDefault="00901C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9BF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7F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868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B6"/>
    <w:rsid w:val="000666E0"/>
    <w:rsid w:val="002510B7"/>
    <w:rsid w:val="005C130B"/>
    <w:rsid w:val="00826F5C"/>
    <w:rsid w:val="00901CB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8AB3F"/>
  <w15:chartTrackingRefBased/>
  <w15:docId w15:val="{02B16D1F-2DA1-401E-8878-DC0D8C8F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1C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2023-03-31T08:41:00Z</dcterms:created>
  <dcterms:modified xsi:type="dcterms:W3CDTF">2023-03-31T08:41:00Z</dcterms:modified>
</cp:coreProperties>
</file>